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8320C" w14:textId="0EF8D199" w:rsidR="00D134A6" w:rsidRPr="0084584C" w:rsidRDefault="00D134A6" w:rsidP="00D7300F">
      <w:pPr>
        <w:spacing w:before="0" w:after="0" w:line="288" w:lineRule="auto"/>
        <w:ind w:firstLine="709"/>
        <w:jc w:val="center"/>
        <w:rPr>
          <w:b/>
        </w:rPr>
      </w:pPr>
      <w:r w:rsidRPr="0084584C">
        <w:rPr>
          <w:b/>
        </w:rPr>
        <w:t>ИНФОРМАЦИЯ ЗА ЗНАЧИМИ СОЦИАЛНО-ИКОНОМИЧЕСКИ ПРОЕКТИ,</w:t>
      </w:r>
    </w:p>
    <w:p w14:paraId="15D50327" w14:textId="7F2DC8AD" w:rsidR="00D134A6" w:rsidRPr="0084584C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ИЗПЪЛНЯВАНИ Н</w:t>
      </w:r>
      <w:r w:rsidR="00D7300F">
        <w:rPr>
          <w:b/>
        </w:rPr>
        <w:t xml:space="preserve">А ТЕРИТОРИЯТА НА </w:t>
      </w:r>
      <w:r w:rsidR="0009410E">
        <w:rPr>
          <w:b/>
          <w:u w:val="single"/>
        </w:rPr>
        <w:t>ОБЩИНА БОЛЯРОВО</w:t>
      </w:r>
      <w:r w:rsidR="00D7300F">
        <w:rPr>
          <w:b/>
        </w:rPr>
        <w:t>, ОБЛАСТ ЯМБОЛ</w:t>
      </w:r>
      <w:r w:rsidRPr="0084584C">
        <w:rPr>
          <w:b/>
        </w:rPr>
        <w:t xml:space="preserve"> ПРЕЗ 2020 г.,</w:t>
      </w:r>
    </w:p>
    <w:p w14:paraId="3501985E" w14:textId="1D70EE04" w:rsidR="00D134A6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ФИНАНСИРАНИ  ОТ ДРУГИ ФИНАНСОВИ ИЗТОЧНИЦИ ИЗВЪН ТЕЗИ ПО ОПЕРАТИВНИТЕ ПРОГРАМИ</w:t>
      </w:r>
    </w:p>
    <w:p w14:paraId="1067D3A4" w14:textId="77777777" w:rsidR="00D7300F" w:rsidRPr="0084584C" w:rsidRDefault="00D7300F" w:rsidP="00D7300F">
      <w:pPr>
        <w:spacing w:before="0" w:after="0" w:line="240" w:lineRule="auto"/>
        <w:jc w:val="center"/>
        <w:rPr>
          <w:b/>
        </w:rPr>
      </w:pP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3248"/>
        <w:gridCol w:w="2127"/>
        <w:gridCol w:w="2409"/>
        <w:gridCol w:w="2270"/>
        <w:gridCol w:w="1761"/>
        <w:gridCol w:w="1762"/>
      </w:tblGrid>
      <w:tr w:rsidR="00D134A6" w:rsidRPr="0084584C" w14:paraId="0A0C6583" w14:textId="77777777" w:rsidTr="00215751">
        <w:tc>
          <w:tcPr>
            <w:tcW w:w="2275" w:type="dxa"/>
            <w:shd w:val="clear" w:color="auto" w:fill="auto"/>
          </w:tcPr>
          <w:p w14:paraId="193F307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източника на финансиране и съответната програма</w:t>
            </w:r>
          </w:p>
          <w:p w14:paraId="2832B7F8" w14:textId="77777777" w:rsidR="00D134A6" w:rsidRPr="0084584C" w:rsidRDefault="00D134A6" w:rsidP="00D134A6">
            <w:pPr>
              <w:spacing w:line="240" w:lineRule="auto"/>
            </w:pPr>
          </w:p>
        </w:tc>
        <w:tc>
          <w:tcPr>
            <w:tcW w:w="3248" w:type="dxa"/>
            <w:shd w:val="clear" w:color="auto" w:fill="auto"/>
          </w:tcPr>
          <w:p w14:paraId="3CC8792A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проекта</w:t>
            </w:r>
          </w:p>
        </w:tc>
        <w:tc>
          <w:tcPr>
            <w:tcW w:w="2127" w:type="dxa"/>
            <w:shd w:val="clear" w:color="auto" w:fill="auto"/>
          </w:tcPr>
          <w:p w14:paraId="71DD1274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Бенефициент</w:t>
            </w:r>
          </w:p>
          <w:p w14:paraId="4919CFF2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</w:t>
            </w:r>
            <w:r w:rsidRPr="0084584C">
              <w:rPr>
                <w:b/>
                <w:sz w:val="22"/>
                <w:szCs w:val="22"/>
              </w:rPr>
              <w:t>наименование, местонахождение)</w:t>
            </w:r>
          </w:p>
        </w:tc>
        <w:tc>
          <w:tcPr>
            <w:tcW w:w="2409" w:type="dxa"/>
            <w:shd w:val="clear" w:color="auto" w:fill="auto"/>
          </w:tcPr>
          <w:p w14:paraId="7E4B4EA7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70" w:type="dxa"/>
            <w:shd w:val="clear" w:color="auto" w:fill="auto"/>
          </w:tcPr>
          <w:p w14:paraId="2A155168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Статус на проекта</w:t>
            </w:r>
          </w:p>
          <w:p w14:paraId="637C916F" w14:textId="1064B318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(приключил, в процес на изпълнение през 2020 г.)</w:t>
            </w:r>
          </w:p>
        </w:tc>
        <w:tc>
          <w:tcPr>
            <w:tcW w:w="1761" w:type="dxa"/>
            <w:shd w:val="clear" w:color="auto" w:fill="auto"/>
          </w:tcPr>
          <w:p w14:paraId="3CE428B7" w14:textId="12B021D5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Общ размер на договорените средства</w:t>
            </w:r>
          </w:p>
        </w:tc>
        <w:tc>
          <w:tcPr>
            <w:tcW w:w="1762" w:type="dxa"/>
            <w:shd w:val="clear" w:color="auto" w:fill="auto"/>
          </w:tcPr>
          <w:p w14:paraId="17FAC2B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Изплатени средства</w:t>
            </w:r>
          </w:p>
        </w:tc>
      </w:tr>
      <w:tr w:rsidR="00D134A6" w:rsidRPr="0084584C" w14:paraId="5193C8CF" w14:textId="77777777" w:rsidTr="00215751">
        <w:tc>
          <w:tcPr>
            <w:tcW w:w="2275" w:type="dxa"/>
            <w:shd w:val="clear" w:color="auto" w:fill="auto"/>
          </w:tcPr>
          <w:p w14:paraId="189EF835" w14:textId="0F4BABF9" w:rsidR="00D134A6" w:rsidRPr="00927F68" w:rsidRDefault="00B56450" w:rsidP="00D334E9">
            <w:pPr>
              <w:spacing w:line="240" w:lineRule="auto"/>
              <w:ind w:firstLine="0"/>
            </w:pPr>
            <w:r w:rsidRPr="00927F68">
              <w:t xml:space="preserve">Програма „Европа на гражданите“ </w:t>
            </w:r>
          </w:p>
        </w:tc>
        <w:tc>
          <w:tcPr>
            <w:tcW w:w="3248" w:type="dxa"/>
            <w:shd w:val="clear" w:color="auto" w:fill="auto"/>
          </w:tcPr>
          <w:p w14:paraId="2AA18545" w14:textId="77777777" w:rsidR="00B56450" w:rsidRDefault="00B56450" w:rsidP="00B56450">
            <w:pPr>
              <w:spacing w:before="0" w:after="0" w:line="240" w:lineRule="auto"/>
              <w:ind w:firstLine="0"/>
              <w:jc w:val="center"/>
              <w:rPr>
                <w:lang w:val="en-US"/>
              </w:rPr>
            </w:pPr>
          </w:p>
          <w:p w14:paraId="25A4C3C6" w14:textId="7F5CEA9D" w:rsidR="00D334E9" w:rsidRPr="00B56450" w:rsidRDefault="00B56450" w:rsidP="00B56450">
            <w:pPr>
              <w:spacing w:before="0" w:after="0" w:line="240" w:lineRule="auto"/>
              <w:ind w:firstLine="0"/>
              <w:jc w:val="center"/>
              <w:rPr>
                <w:b/>
                <w:lang w:val="en-US"/>
              </w:rPr>
            </w:pPr>
            <w:r w:rsidRPr="00B56450">
              <w:rPr>
                <w:b/>
                <w:lang w:val="en-US"/>
              </w:rPr>
              <w:t>EU Save</w:t>
            </w:r>
          </w:p>
        </w:tc>
        <w:tc>
          <w:tcPr>
            <w:tcW w:w="2127" w:type="dxa"/>
            <w:shd w:val="clear" w:color="auto" w:fill="auto"/>
          </w:tcPr>
          <w:p w14:paraId="3CF75773" w14:textId="1BF2225F" w:rsidR="00D134A6" w:rsidRPr="0084584C" w:rsidRDefault="00B56450" w:rsidP="007B568A">
            <w:pPr>
              <w:spacing w:line="240" w:lineRule="auto"/>
              <w:ind w:firstLine="0"/>
            </w:pPr>
            <w:r>
              <w:t xml:space="preserve">Община </w:t>
            </w:r>
            <w:proofErr w:type="spellStart"/>
            <w:r>
              <w:t>Вимианцо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77E2AC6B" w14:textId="6473129C" w:rsidR="00D134A6" w:rsidRPr="0084584C" w:rsidRDefault="00B56450" w:rsidP="002A5A47">
            <w:pPr>
              <w:spacing w:line="240" w:lineRule="auto"/>
              <w:ind w:firstLine="0"/>
            </w:pPr>
            <w:r>
              <w:t>Популяризиране на културното и историческото наследство на община Болярово</w:t>
            </w:r>
          </w:p>
        </w:tc>
        <w:tc>
          <w:tcPr>
            <w:tcW w:w="2270" w:type="dxa"/>
            <w:shd w:val="clear" w:color="auto" w:fill="auto"/>
          </w:tcPr>
          <w:p w14:paraId="4DFD7650" w14:textId="33FCA3A3" w:rsidR="00D134A6" w:rsidRPr="00927F68" w:rsidRDefault="00B56450" w:rsidP="002A5A47">
            <w:pPr>
              <w:spacing w:line="240" w:lineRule="auto"/>
              <w:ind w:firstLine="0"/>
            </w:pPr>
            <w:r w:rsidRPr="00927F68">
              <w:t xml:space="preserve">В процес на изпълнение </w:t>
            </w:r>
            <w:r w:rsidR="00D334E9" w:rsidRPr="00927F68">
              <w:t xml:space="preserve"> </w:t>
            </w:r>
          </w:p>
        </w:tc>
        <w:tc>
          <w:tcPr>
            <w:tcW w:w="1761" w:type="dxa"/>
            <w:shd w:val="clear" w:color="auto" w:fill="auto"/>
          </w:tcPr>
          <w:p w14:paraId="0FB0B534" w14:textId="5167EACB" w:rsidR="00D134A6" w:rsidRPr="0084584C" w:rsidRDefault="00B56450" w:rsidP="00B56450">
            <w:pPr>
              <w:spacing w:line="240" w:lineRule="auto"/>
              <w:ind w:firstLine="0"/>
            </w:pPr>
            <w:r>
              <w:t xml:space="preserve"> 285 864.11</w:t>
            </w:r>
            <w:r w:rsidR="00D334E9">
              <w:t xml:space="preserve"> лв.</w:t>
            </w:r>
          </w:p>
        </w:tc>
        <w:tc>
          <w:tcPr>
            <w:tcW w:w="1762" w:type="dxa"/>
            <w:shd w:val="clear" w:color="auto" w:fill="auto"/>
          </w:tcPr>
          <w:p w14:paraId="09245314" w14:textId="14EF720E" w:rsidR="00D134A6" w:rsidRPr="0084584C" w:rsidRDefault="00E819DA" w:rsidP="00E819DA">
            <w:pPr>
              <w:spacing w:line="240" w:lineRule="auto"/>
              <w:ind w:firstLine="0"/>
              <w:jc w:val="center"/>
            </w:pPr>
            <w:r>
              <w:t>_</w:t>
            </w:r>
          </w:p>
        </w:tc>
        <w:bookmarkStart w:id="0" w:name="_GoBack"/>
        <w:bookmarkEnd w:id="0"/>
      </w:tr>
      <w:tr w:rsidR="00D134A6" w:rsidRPr="0084584C" w14:paraId="2ECA269C" w14:textId="77777777" w:rsidTr="00215751">
        <w:tc>
          <w:tcPr>
            <w:tcW w:w="2275" w:type="dxa"/>
            <w:shd w:val="clear" w:color="auto" w:fill="auto"/>
          </w:tcPr>
          <w:p w14:paraId="3D7FD6E8" w14:textId="77777777" w:rsidR="00D134A6" w:rsidRPr="00927F68" w:rsidRDefault="007B568A" w:rsidP="000D46E1">
            <w:pPr>
              <w:spacing w:before="0" w:after="0" w:line="240" w:lineRule="auto"/>
              <w:ind w:firstLine="23"/>
            </w:pPr>
            <w:r w:rsidRPr="00927F68">
              <w:t xml:space="preserve">Предприятие за управление на дейностите по опазване на околната среда </w:t>
            </w:r>
          </w:p>
          <w:p w14:paraId="2D8B7CED" w14:textId="1E807685" w:rsidR="004B0D76" w:rsidRPr="00927F68" w:rsidRDefault="004B0D76" w:rsidP="000D46E1">
            <w:pPr>
              <w:spacing w:before="0" w:after="0" w:line="240" w:lineRule="auto"/>
              <w:ind w:firstLine="23"/>
            </w:pPr>
          </w:p>
        </w:tc>
        <w:tc>
          <w:tcPr>
            <w:tcW w:w="3248" w:type="dxa"/>
            <w:shd w:val="clear" w:color="auto" w:fill="auto"/>
          </w:tcPr>
          <w:p w14:paraId="5B444DC3" w14:textId="2A62726E" w:rsidR="00D134A6" w:rsidRPr="00987A45" w:rsidRDefault="007B568A" w:rsidP="00B56450">
            <w:pPr>
              <w:spacing w:line="240" w:lineRule="auto"/>
              <w:ind w:hanging="116"/>
              <w:rPr>
                <w:b/>
              </w:rPr>
            </w:pPr>
            <w:r>
              <w:t xml:space="preserve">  </w:t>
            </w:r>
            <w:r w:rsidR="00B56450" w:rsidRPr="00987A45">
              <w:rPr>
                <w:b/>
              </w:rPr>
              <w:t>Закриване и рекултивация на съществуващо сметище град Болярово</w:t>
            </w:r>
          </w:p>
        </w:tc>
        <w:tc>
          <w:tcPr>
            <w:tcW w:w="2127" w:type="dxa"/>
            <w:shd w:val="clear" w:color="auto" w:fill="auto"/>
          </w:tcPr>
          <w:p w14:paraId="66681E7C" w14:textId="3BFECF8F" w:rsidR="00D134A6" w:rsidRPr="0084584C" w:rsidRDefault="007B568A" w:rsidP="007B568A">
            <w:pPr>
              <w:spacing w:line="240" w:lineRule="auto"/>
              <w:ind w:firstLine="0"/>
            </w:pPr>
            <w:r>
              <w:t>О</w:t>
            </w:r>
            <w:r w:rsidR="00B56450">
              <w:t>бщина Болярово</w:t>
            </w:r>
          </w:p>
        </w:tc>
        <w:tc>
          <w:tcPr>
            <w:tcW w:w="2409" w:type="dxa"/>
            <w:shd w:val="clear" w:color="auto" w:fill="auto"/>
          </w:tcPr>
          <w:p w14:paraId="4366636C" w14:textId="478910E0" w:rsidR="000D46E1" w:rsidRPr="0084584C" w:rsidRDefault="00B56450" w:rsidP="00B56450">
            <w:pPr>
              <w:spacing w:line="240" w:lineRule="auto"/>
              <w:ind w:firstLine="0"/>
            </w:pPr>
            <w:r>
              <w:t>Закриване и рекултивация на съществуващото депо за битови отпадъци, в резултат на което се постига максимално ограничаване на неблагоприятното въздействие върху околната среда на натрупаните отпадъци</w:t>
            </w:r>
          </w:p>
        </w:tc>
        <w:tc>
          <w:tcPr>
            <w:tcW w:w="2270" w:type="dxa"/>
            <w:shd w:val="clear" w:color="auto" w:fill="auto"/>
          </w:tcPr>
          <w:p w14:paraId="4A01010C" w14:textId="24FCC08D" w:rsidR="00D134A6" w:rsidRPr="00927F68" w:rsidRDefault="00B56450" w:rsidP="00E12B5E">
            <w:pPr>
              <w:spacing w:line="240" w:lineRule="auto"/>
              <w:ind w:firstLine="37"/>
            </w:pPr>
            <w:r w:rsidRPr="00927F68">
              <w:t xml:space="preserve">В процес на изпълнение  </w:t>
            </w:r>
          </w:p>
        </w:tc>
        <w:tc>
          <w:tcPr>
            <w:tcW w:w="1761" w:type="dxa"/>
            <w:shd w:val="clear" w:color="auto" w:fill="auto"/>
          </w:tcPr>
          <w:p w14:paraId="239208E5" w14:textId="22F2A0B5" w:rsidR="00D134A6" w:rsidRPr="0084584C" w:rsidRDefault="00B56450" w:rsidP="00B56450">
            <w:pPr>
              <w:spacing w:line="240" w:lineRule="auto"/>
              <w:ind w:firstLine="40"/>
            </w:pPr>
            <w:r>
              <w:t>659 047,44</w:t>
            </w:r>
            <w:r w:rsidR="00E12B5E">
              <w:t xml:space="preserve"> лв.</w:t>
            </w:r>
          </w:p>
        </w:tc>
        <w:tc>
          <w:tcPr>
            <w:tcW w:w="1762" w:type="dxa"/>
            <w:shd w:val="clear" w:color="auto" w:fill="auto"/>
          </w:tcPr>
          <w:p w14:paraId="346C035F" w14:textId="275F93AC" w:rsidR="00D134A6" w:rsidRPr="0084584C" w:rsidRDefault="00B56450" w:rsidP="00B56450">
            <w:pPr>
              <w:spacing w:line="240" w:lineRule="auto"/>
              <w:ind w:firstLine="0"/>
            </w:pPr>
            <w:r>
              <w:t>648 487,48</w:t>
            </w:r>
            <w:r w:rsidR="00E12B5E">
              <w:t xml:space="preserve"> лв. </w:t>
            </w:r>
          </w:p>
        </w:tc>
      </w:tr>
    </w:tbl>
    <w:p w14:paraId="25A9180A" w14:textId="282AA6AF" w:rsidR="00D134A6" w:rsidRPr="0084584C" w:rsidRDefault="00D134A6" w:rsidP="00F01C4A">
      <w:pPr>
        <w:spacing w:before="0" w:after="0" w:line="240" w:lineRule="auto"/>
        <w:ind w:firstLine="0"/>
      </w:pPr>
    </w:p>
    <w:sectPr w:rsidR="00D134A6" w:rsidRPr="0084584C" w:rsidSect="00F01C4A">
      <w:headerReference w:type="default" r:id="rId8"/>
      <w:footerReference w:type="default" r:id="rId9"/>
      <w:footerReference w:type="first" r:id="rId10"/>
      <w:pgSz w:w="16838" w:h="11906" w:orient="landscape" w:code="9"/>
      <w:pgMar w:top="0" w:right="1446" w:bottom="1134" w:left="567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95636" w14:textId="77777777" w:rsidR="00007510" w:rsidRDefault="00007510">
      <w:r>
        <w:separator/>
      </w:r>
    </w:p>
  </w:endnote>
  <w:endnote w:type="continuationSeparator" w:id="0">
    <w:p w14:paraId="66923B96" w14:textId="77777777" w:rsidR="00007510" w:rsidRDefault="0000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AFFD3" w14:textId="499010DE" w:rsidR="00776B70" w:rsidRPr="00D134A6" w:rsidRDefault="00776B70" w:rsidP="00D134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a7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007510" w:rsidP="00306167">
    <w:pPr>
      <w:pStyle w:val="a5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12CE" w14:textId="77777777" w:rsidR="00007510" w:rsidRDefault="00007510">
      <w:r>
        <w:separator/>
      </w:r>
    </w:p>
  </w:footnote>
  <w:footnote w:type="continuationSeparator" w:id="0">
    <w:p w14:paraId="3ED54997" w14:textId="77777777" w:rsidR="00007510" w:rsidRDefault="00007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72D1C" w14:textId="77777777" w:rsidR="00D134A6" w:rsidRPr="00D134A6" w:rsidRDefault="00D134A6" w:rsidP="00D134A6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C0257"/>
    <w:multiLevelType w:val="hybridMultilevel"/>
    <w:tmpl w:val="33606B1A"/>
    <w:lvl w:ilvl="0" w:tplc="BDC24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036FB"/>
    <w:multiLevelType w:val="hybridMultilevel"/>
    <w:tmpl w:val="18FE2AF4"/>
    <w:lvl w:ilvl="0" w:tplc="D21C35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FA5444"/>
    <w:multiLevelType w:val="hybridMultilevel"/>
    <w:tmpl w:val="2D2411CA"/>
    <w:lvl w:ilvl="0" w:tplc="61F8F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CB07BC"/>
    <w:multiLevelType w:val="hybridMultilevel"/>
    <w:tmpl w:val="7AA0EEA4"/>
    <w:lvl w:ilvl="0" w:tplc="CEFC1C86">
      <w:start w:val="1"/>
      <w:numFmt w:val="decimal"/>
      <w:lvlText w:val="%1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5841600"/>
    <w:multiLevelType w:val="hybridMultilevel"/>
    <w:tmpl w:val="1D5E18AE"/>
    <w:lvl w:ilvl="0" w:tplc="F5D23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01C33"/>
    <w:rsid w:val="00007510"/>
    <w:rsid w:val="00011EAB"/>
    <w:rsid w:val="00017451"/>
    <w:rsid w:val="00021EFE"/>
    <w:rsid w:val="00023F0A"/>
    <w:rsid w:val="00023F30"/>
    <w:rsid w:val="00032511"/>
    <w:rsid w:val="00055F2A"/>
    <w:rsid w:val="00056E75"/>
    <w:rsid w:val="00062672"/>
    <w:rsid w:val="00070D36"/>
    <w:rsid w:val="0007167F"/>
    <w:rsid w:val="00081482"/>
    <w:rsid w:val="0008513C"/>
    <w:rsid w:val="0008612E"/>
    <w:rsid w:val="00091597"/>
    <w:rsid w:val="000919EC"/>
    <w:rsid w:val="0009410E"/>
    <w:rsid w:val="000955CB"/>
    <w:rsid w:val="000A5F38"/>
    <w:rsid w:val="000C3B8C"/>
    <w:rsid w:val="000C778F"/>
    <w:rsid w:val="000C7E75"/>
    <w:rsid w:val="000D46E1"/>
    <w:rsid w:val="000D516D"/>
    <w:rsid w:val="000D7106"/>
    <w:rsid w:val="001004D2"/>
    <w:rsid w:val="001170E0"/>
    <w:rsid w:val="00120D09"/>
    <w:rsid w:val="00122688"/>
    <w:rsid w:val="00122F34"/>
    <w:rsid w:val="00127EED"/>
    <w:rsid w:val="00140231"/>
    <w:rsid w:val="00142245"/>
    <w:rsid w:val="00145E77"/>
    <w:rsid w:val="001468C9"/>
    <w:rsid w:val="00146ABA"/>
    <w:rsid w:val="00153F0D"/>
    <w:rsid w:val="00165FA8"/>
    <w:rsid w:val="00166203"/>
    <w:rsid w:val="00190135"/>
    <w:rsid w:val="00195B56"/>
    <w:rsid w:val="001A5B9C"/>
    <w:rsid w:val="001D1CAD"/>
    <w:rsid w:val="001D2F56"/>
    <w:rsid w:val="001E0F7F"/>
    <w:rsid w:val="001E1860"/>
    <w:rsid w:val="001E2496"/>
    <w:rsid w:val="001F3012"/>
    <w:rsid w:val="001F30E8"/>
    <w:rsid w:val="001F550E"/>
    <w:rsid w:val="002009B3"/>
    <w:rsid w:val="00200F01"/>
    <w:rsid w:val="00215751"/>
    <w:rsid w:val="00223BF9"/>
    <w:rsid w:val="0022726E"/>
    <w:rsid w:val="00230ABE"/>
    <w:rsid w:val="002344B6"/>
    <w:rsid w:val="002414DF"/>
    <w:rsid w:val="00246101"/>
    <w:rsid w:val="002566D6"/>
    <w:rsid w:val="002644F7"/>
    <w:rsid w:val="0026490C"/>
    <w:rsid w:val="00272B22"/>
    <w:rsid w:val="00274294"/>
    <w:rsid w:val="002839A8"/>
    <w:rsid w:val="00290E1D"/>
    <w:rsid w:val="002A5A47"/>
    <w:rsid w:val="002A7C46"/>
    <w:rsid w:val="002B3619"/>
    <w:rsid w:val="002C5369"/>
    <w:rsid w:val="002E1186"/>
    <w:rsid w:val="002E2B51"/>
    <w:rsid w:val="002E3507"/>
    <w:rsid w:val="002F1CBE"/>
    <w:rsid w:val="00306167"/>
    <w:rsid w:val="00322AD7"/>
    <w:rsid w:val="003312DA"/>
    <w:rsid w:val="00333C7E"/>
    <w:rsid w:val="00336642"/>
    <w:rsid w:val="0035704D"/>
    <w:rsid w:val="003620AA"/>
    <w:rsid w:val="003622CA"/>
    <w:rsid w:val="003631C7"/>
    <w:rsid w:val="003736FE"/>
    <w:rsid w:val="003758CB"/>
    <w:rsid w:val="0037679B"/>
    <w:rsid w:val="003A6129"/>
    <w:rsid w:val="003B01AF"/>
    <w:rsid w:val="003B5485"/>
    <w:rsid w:val="003B6ACB"/>
    <w:rsid w:val="004105EC"/>
    <w:rsid w:val="00411956"/>
    <w:rsid w:val="0041296D"/>
    <w:rsid w:val="00434545"/>
    <w:rsid w:val="00442A23"/>
    <w:rsid w:val="00445216"/>
    <w:rsid w:val="00447A28"/>
    <w:rsid w:val="00457358"/>
    <w:rsid w:val="00475D52"/>
    <w:rsid w:val="00482F87"/>
    <w:rsid w:val="00484DCF"/>
    <w:rsid w:val="00485EC5"/>
    <w:rsid w:val="0049182A"/>
    <w:rsid w:val="00493008"/>
    <w:rsid w:val="00495290"/>
    <w:rsid w:val="004956B7"/>
    <w:rsid w:val="00497E32"/>
    <w:rsid w:val="004A6D4E"/>
    <w:rsid w:val="004B0D76"/>
    <w:rsid w:val="004B58CA"/>
    <w:rsid w:val="004B6CDA"/>
    <w:rsid w:val="004C46C8"/>
    <w:rsid w:val="004C7CCF"/>
    <w:rsid w:val="004D3532"/>
    <w:rsid w:val="004D3B57"/>
    <w:rsid w:val="004D49C2"/>
    <w:rsid w:val="004D67CA"/>
    <w:rsid w:val="004E21D1"/>
    <w:rsid w:val="005043C7"/>
    <w:rsid w:val="00522E2B"/>
    <w:rsid w:val="00540542"/>
    <w:rsid w:val="00551210"/>
    <w:rsid w:val="00564868"/>
    <w:rsid w:val="00564A1E"/>
    <w:rsid w:val="00572029"/>
    <w:rsid w:val="005749B0"/>
    <w:rsid w:val="00574CD1"/>
    <w:rsid w:val="00584133"/>
    <w:rsid w:val="005860F1"/>
    <w:rsid w:val="00592061"/>
    <w:rsid w:val="00593A99"/>
    <w:rsid w:val="00593B9C"/>
    <w:rsid w:val="00594D1E"/>
    <w:rsid w:val="00597130"/>
    <w:rsid w:val="005A4C22"/>
    <w:rsid w:val="005C3210"/>
    <w:rsid w:val="005C75AB"/>
    <w:rsid w:val="005D2EEA"/>
    <w:rsid w:val="005D6332"/>
    <w:rsid w:val="005E35D0"/>
    <w:rsid w:val="005F0C27"/>
    <w:rsid w:val="005F0FEA"/>
    <w:rsid w:val="00635BCC"/>
    <w:rsid w:val="00636A29"/>
    <w:rsid w:val="006552CC"/>
    <w:rsid w:val="006665A9"/>
    <w:rsid w:val="00680093"/>
    <w:rsid w:val="00680F62"/>
    <w:rsid w:val="00682E20"/>
    <w:rsid w:val="006913AF"/>
    <w:rsid w:val="006B7259"/>
    <w:rsid w:val="006B7F91"/>
    <w:rsid w:val="006C03A0"/>
    <w:rsid w:val="006C3932"/>
    <w:rsid w:val="006D33C5"/>
    <w:rsid w:val="006E4577"/>
    <w:rsid w:val="006E712C"/>
    <w:rsid w:val="006F0B70"/>
    <w:rsid w:val="006F5902"/>
    <w:rsid w:val="00701B7B"/>
    <w:rsid w:val="007108C9"/>
    <w:rsid w:val="00710C77"/>
    <w:rsid w:val="00714091"/>
    <w:rsid w:val="0073513A"/>
    <w:rsid w:val="00740F73"/>
    <w:rsid w:val="0074306C"/>
    <w:rsid w:val="00743A4F"/>
    <w:rsid w:val="00744568"/>
    <w:rsid w:val="0074738A"/>
    <w:rsid w:val="007473E6"/>
    <w:rsid w:val="007508D2"/>
    <w:rsid w:val="00766AF9"/>
    <w:rsid w:val="00773444"/>
    <w:rsid w:val="00776B70"/>
    <w:rsid w:val="007903ED"/>
    <w:rsid w:val="007A26D0"/>
    <w:rsid w:val="007A27FB"/>
    <w:rsid w:val="007B0E7A"/>
    <w:rsid w:val="007B505A"/>
    <w:rsid w:val="007B568A"/>
    <w:rsid w:val="007C0D99"/>
    <w:rsid w:val="007D1D61"/>
    <w:rsid w:val="007D4C7A"/>
    <w:rsid w:val="007E1675"/>
    <w:rsid w:val="007F17D1"/>
    <w:rsid w:val="007F22B8"/>
    <w:rsid w:val="00821983"/>
    <w:rsid w:val="00823566"/>
    <w:rsid w:val="008373A4"/>
    <w:rsid w:val="00837BA6"/>
    <w:rsid w:val="0084584C"/>
    <w:rsid w:val="00847255"/>
    <w:rsid w:val="00863552"/>
    <w:rsid w:val="00870FEA"/>
    <w:rsid w:val="0087415D"/>
    <w:rsid w:val="00883DAD"/>
    <w:rsid w:val="008A433B"/>
    <w:rsid w:val="008B0255"/>
    <w:rsid w:val="008E3CC5"/>
    <w:rsid w:val="00912CD2"/>
    <w:rsid w:val="0091547C"/>
    <w:rsid w:val="0091731D"/>
    <w:rsid w:val="00917D1E"/>
    <w:rsid w:val="009207DD"/>
    <w:rsid w:val="009266E4"/>
    <w:rsid w:val="00927F68"/>
    <w:rsid w:val="00933D4F"/>
    <w:rsid w:val="00945767"/>
    <w:rsid w:val="009648D2"/>
    <w:rsid w:val="009710D6"/>
    <w:rsid w:val="0098299E"/>
    <w:rsid w:val="009875B7"/>
    <w:rsid w:val="00987A45"/>
    <w:rsid w:val="00991FBE"/>
    <w:rsid w:val="009979B1"/>
    <w:rsid w:val="009C00DA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1D7"/>
    <w:rsid w:val="00A503EB"/>
    <w:rsid w:val="00A53545"/>
    <w:rsid w:val="00A554BD"/>
    <w:rsid w:val="00A56504"/>
    <w:rsid w:val="00A72113"/>
    <w:rsid w:val="00A74520"/>
    <w:rsid w:val="00A86CE8"/>
    <w:rsid w:val="00A9233E"/>
    <w:rsid w:val="00A9432C"/>
    <w:rsid w:val="00AA0F2A"/>
    <w:rsid w:val="00AA1A78"/>
    <w:rsid w:val="00AA5C91"/>
    <w:rsid w:val="00AA6090"/>
    <w:rsid w:val="00AB673B"/>
    <w:rsid w:val="00AD1A6C"/>
    <w:rsid w:val="00AE4733"/>
    <w:rsid w:val="00AE6919"/>
    <w:rsid w:val="00AF06F4"/>
    <w:rsid w:val="00AF588D"/>
    <w:rsid w:val="00B25E5C"/>
    <w:rsid w:val="00B273AC"/>
    <w:rsid w:val="00B3592C"/>
    <w:rsid w:val="00B56450"/>
    <w:rsid w:val="00B66546"/>
    <w:rsid w:val="00B7444F"/>
    <w:rsid w:val="00B850A5"/>
    <w:rsid w:val="00BA5694"/>
    <w:rsid w:val="00BA7270"/>
    <w:rsid w:val="00BA7485"/>
    <w:rsid w:val="00BA7B65"/>
    <w:rsid w:val="00BB441E"/>
    <w:rsid w:val="00BC12BD"/>
    <w:rsid w:val="00BC2ACB"/>
    <w:rsid w:val="00BC7BE3"/>
    <w:rsid w:val="00BD00B3"/>
    <w:rsid w:val="00BD278F"/>
    <w:rsid w:val="00BE3428"/>
    <w:rsid w:val="00BF0F31"/>
    <w:rsid w:val="00BF0F95"/>
    <w:rsid w:val="00BF1C66"/>
    <w:rsid w:val="00BF39BB"/>
    <w:rsid w:val="00C00709"/>
    <w:rsid w:val="00C12762"/>
    <w:rsid w:val="00C25530"/>
    <w:rsid w:val="00C43DBF"/>
    <w:rsid w:val="00C455C8"/>
    <w:rsid w:val="00C60E66"/>
    <w:rsid w:val="00C633B0"/>
    <w:rsid w:val="00C731C5"/>
    <w:rsid w:val="00C749EC"/>
    <w:rsid w:val="00C813AC"/>
    <w:rsid w:val="00C90AE0"/>
    <w:rsid w:val="00CA7907"/>
    <w:rsid w:val="00CC108B"/>
    <w:rsid w:val="00CC1BA6"/>
    <w:rsid w:val="00CC5AC8"/>
    <w:rsid w:val="00CE4149"/>
    <w:rsid w:val="00CE499A"/>
    <w:rsid w:val="00CF3216"/>
    <w:rsid w:val="00D03BE0"/>
    <w:rsid w:val="00D134A6"/>
    <w:rsid w:val="00D13E3B"/>
    <w:rsid w:val="00D334E9"/>
    <w:rsid w:val="00D3393A"/>
    <w:rsid w:val="00D34E68"/>
    <w:rsid w:val="00D42E58"/>
    <w:rsid w:val="00D47069"/>
    <w:rsid w:val="00D6371C"/>
    <w:rsid w:val="00D71DF1"/>
    <w:rsid w:val="00D7300F"/>
    <w:rsid w:val="00D744B9"/>
    <w:rsid w:val="00D85E64"/>
    <w:rsid w:val="00DA346A"/>
    <w:rsid w:val="00DC0467"/>
    <w:rsid w:val="00DC22CD"/>
    <w:rsid w:val="00DC2D67"/>
    <w:rsid w:val="00DD3DFE"/>
    <w:rsid w:val="00DE5426"/>
    <w:rsid w:val="00DF1289"/>
    <w:rsid w:val="00DF2FD9"/>
    <w:rsid w:val="00DF6210"/>
    <w:rsid w:val="00DF643C"/>
    <w:rsid w:val="00E00B33"/>
    <w:rsid w:val="00E021F1"/>
    <w:rsid w:val="00E12B5E"/>
    <w:rsid w:val="00E15176"/>
    <w:rsid w:val="00E31988"/>
    <w:rsid w:val="00E34834"/>
    <w:rsid w:val="00E37097"/>
    <w:rsid w:val="00E61CDE"/>
    <w:rsid w:val="00E65A34"/>
    <w:rsid w:val="00E66E9D"/>
    <w:rsid w:val="00E807F1"/>
    <w:rsid w:val="00E819DA"/>
    <w:rsid w:val="00EA02DB"/>
    <w:rsid w:val="00EA2D8C"/>
    <w:rsid w:val="00EB7B38"/>
    <w:rsid w:val="00EC02E4"/>
    <w:rsid w:val="00EC57A9"/>
    <w:rsid w:val="00ED3268"/>
    <w:rsid w:val="00EF296D"/>
    <w:rsid w:val="00EF3208"/>
    <w:rsid w:val="00F01C4A"/>
    <w:rsid w:val="00F43052"/>
    <w:rsid w:val="00F456F5"/>
    <w:rsid w:val="00F508E3"/>
    <w:rsid w:val="00F60F76"/>
    <w:rsid w:val="00F80941"/>
    <w:rsid w:val="00F96CB2"/>
    <w:rsid w:val="00F96D92"/>
    <w:rsid w:val="00FB7016"/>
    <w:rsid w:val="00FC01EE"/>
    <w:rsid w:val="00FC4755"/>
    <w:rsid w:val="00FD001A"/>
    <w:rsid w:val="00FD06CD"/>
    <w:rsid w:val="00FE4F70"/>
    <w:rsid w:val="00FE51C9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semiHidden/>
    <w:rsid w:val="00021EF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D637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af1">
    <w:name w:val="Предмет на коментар Знак"/>
    <w:basedOn w:val="af"/>
    <w:link w:val="af0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Revision"/>
    <w:hidden/>
    <w:uiPriority w:val="99"/>
    <w:semiHidden/>
    <w:rsid w:val="00D6371C"/>
    <w:rPr>
      <w:sz w:val="24"/>
      <w:szCs w:val="24"/>
    </w:rPr>
  </w:style>
  <w:style w:type="paragraph" w:styleId="af3">
    <w:name w:val="No Spacing"/>
    <w:uiPriority w:val="1"/>
    <w:qFormat/>
    <w:rsid w:val="00D134A6"/>
    <w:rPr>
      <w:rFonts w:ascii="Verdana" w:eastAsia="Calibri" w:hAnsi="Verdana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F0EAA-77D8-4D4C-B737-4CD56F4D7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62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1129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Мариела Павлова</cp:lastModifiedBy>
  <cp:revision>29</cp:revision>
  <cp:lastPrinted>2018-08-21T12:42:00Z</cp:lastPrinted>
  <dcterms:created xsi:type="dcterms:W3CDTF">2021-03-12T13:18:00Z</dcterms:created>
  <dcterms:modified xsi:type="dcterms:W3CDTF">2021-04-28T08:03:00Z</dcterms:modified>
</cp:coreProperties>
</file>